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03F" w:rsidRPr="00A2603F" w:rsidRDefault="00A2603F" w:rsidP="00A26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603F">
        <w:rPr>
          <w:rFonts w:ascii="Times New Roman" w:hAnsi="Times New Roman" w:cs="Times New Roman"/>
          <w:sz w:val="24"/>
          <w:szCs w:val="24"/>
          <w:u w:val="single"/>
        </w:rPr>
        <w:t>Stephen MARTYN</w:t>
      </w:r>
      <w:r w:rsidRPr="00A2603F">
        <w:rPr>
          <w:rFonts w:ascii="Times New Roman" w:hAnsi="Times New Roman" w:cs="Times New Roman"/>
          <w:sz w:val="24"/>
          <w:szCs w:val="24"/>
        </w:rPr>
        <w:t xml:space="preserve">      (fl.1461)</w:t>
      </w:r>
    </w:p>
    <w:p w:rsidR="00A2603F" w:rsidRPr="00A2603F" w:rsidRDefault="00A2603F" w:rsidP="00A26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603F">
        <w:rPr>
          <w:rFonts w:ascii="Times New Roman" w:hAnsi="Times New Roman" w:cs="Times New Roman"/>
          <w:sz w:val="24"/>
          <w:szCs w:val="24"/>
        </w:rPr>
        <w:t>of Sutton Valence, Kent.</w:t>
      </w:r>
    </w:p>
    <w:p w:rsidR="00A2603F" w:rsidRPr="00A2603F" w:rsidRDefault="00A2603F" w:rsidP="00A26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03F" w:rsidRPr="00A2603F" w:rsidRDefault="00A2603F" w:rsidP="00A26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03F" w:rsidRPr="00A2603F" w:rsidRDefault="00A2603F" w:rsidP="00A26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603F">
        <w:rPr>
          <w:rFonts w:ascii="Times New Roman" w:hAnsi="Times New Roman" w:cs="Times New Roman"/>
          <w:sz w:val="24"/>
          <w:szCs w:val="24"/>
        </w:rPr>
        <w:tab/>
        <w:t>1461</w:t>
      </w:r>
      <w:r w:rsidRPr="00A2603F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A2603F" w:rsidRPr="00A2603F" w:rsidRDefault="00A2603F" w:rsidP="00A26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03F" w:rsidRPr="00A2603F" w:rsidRDefault="00A2603F" w:rsidP="00A26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03F" w:rsidRPr="006D025F" w:rsidRDefault="00A2603F" w:rsidP="00A2603F">
      <w:pPr>
        <w:pStyle w:val="NoSpacing"/>
      </w:pPr>
      <w:r w:rsidRPr="00A2603F"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03F" w:rsidRDefault="00A2603F" w:rsidP="00564E3C">
      <w:pPr>
        <w:spacing w:after="0" w:line="240" w:lineRule="auto"/>
      </w:pPr>
      <w:r>
        <w:separator/>
      </w:r>
    </w:p>
  </w:endnote>
  <w:endnote w:type="continuationSeparator" w:id="0">
    <w:p w:rsidR="00A2603F" w:rsidRDefault="00A2603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603F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03F" w:rsidRDefault="00A2603F" w:rsidP="00564E3C">
      <w:pPr>
        <w:spacing w:after="0" w:line="240" w:lineRule="auto"/>
      </w:pPr>
      <w:r>
        <w:separator/>
      </w:r>
    </w:p>
  </w:footnote>
  <w:footnote w:type="continuationSeparator" w:id="0">
    <w:p w:rsidR="00A2603F" w:rsidRDefault="00A2603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03F"/>
    <w:rsid w:val="00372DC6"/>
    <w:rsid w:val="00564E3C"/>
    <w:rsid w:val="0064591D"/>
    <w:rsid w:val="00A2603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B5D2A8-4048-4DA6-8707-33B23509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2015-11-10T20:42:00Z</dcterms:created>
  <dcterms:modified xsi:type="dcterms:W3CDTF">2015-11-10T20:43:00Z</dcterms:modified>
</cp:coreProperties>
</file>